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7D4C856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F17567" w:rsidRPr="00E960BB">
        <w:rPr>
          <w:rFonts w:ascii="Corbel" w:hAnsi="Corbel"/>
          <w:bCs/>
          <w:i/>
        </w:rPr>
        <w:t>12/2019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2590200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92F66">
        <w:rPr>
          <w:rFonts w:ascii="Corbel" w:hAnsi="Corbel"/>
          <w:i/>
          <w:smallCaps/>
          <w:sz w:val="24"/>
          <w:szCs w:val="24"/>
        </w:rPr>
        <w:t>2022-2027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45D7C6B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545C">
        <w:rPr>
          <w:rFonts w:ascii="Corbel" w:hAnsi="Corbel"/>
          <w:sz w:val="20"/>
          <w:szCs w:val="20"/>
        </w:rPr>
        <w:t>202</w:t>
      </w:r>
      <w:r w:rsidR="00092F66">
        <w:rPr>
          <w:rFonts w:ascii="Corbel" w:hAnsi="Corbel"/>
          <w:sz w:val="20"/>
          <w:szCs w:val="20"/>
        </w:rPr>
        <w:t>6</w:t>
      </w:r>
      <w:r w:rsidR="0067545C">
        <w:rPr>
          <w:rFonts w:ascii="Corbel" w:hAnsi="Corbel"/>
          <w:sz w:val="20"/>
          <w:szCs w:val="20"/>
        </w:rPr>
        <w:t>/202</w:t>
      </w:r>
      <w:r w:rsidR="00092F66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54230D1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1E543E1C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7233BA06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23D32DB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3D829947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4D37A5F" w:rsidR="0085747A" w:rsidRPr="009C54AE" w:rsidRDefault="009E3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C70DFC9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3145E95A" w:rsidR="0085747A" w:rsidRPr="0063654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5F198B7B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72FFA4" w14:textId="1F7B2DEE" w:rsidR="0085747A" w:rsidRPr="00C05F44" w:rsidRDefault="0071620A" w:rsidP="0883A43A">
      <w:pPr>
        <w:pStyle w:val="Punktygwne"/>
        <w:spacing w:before="0" w:after="0"/>
        <w:rPr>
          <w:rFonts w:ascii="Corbel" w:hAnsi="Corbel"/>
        </w:rPr>
      </w:pPr>
      <w:r w:rsidRPr="0883A43A">
        <w:rPr>
          <w:rFonts w:ascii="Corbel" w:hAnsi="Corbel"/>
        </w:rPr>
        <w:t>3.</w:t>
      </w:r>
      <w:r w:rsidR="0085747A" w:rsidRPr="0883A43A">
        <w:rPr>
          <w:rFonts w:ascii="Corbel" w:hAnsi="Corbel"/>
        </w:rPr>
        <w:t xml:space="preserve"> </w:t>
      </w:r>
      <w:r w:rsidR="1546676B" w:rsidRPr="0883A43A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1CDD06D7" w14:textId="3AD20A0B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3666558C" w14:textId="52E0A151" w:rsidR="0085747A" w:rsidRPr="00C05F44" w:rsidRDefault="1546676B" w:rsidP="0883A43A">
      <w:pPr>
        <w:spacing w:after="0"/>
        <w:ind w:left="360"/>
        <w:jc w:val="both"/>
      </w:pPr>
      <w:r w:rsidRPr="0883A43A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008DEC09" w14:textId="3C01A898" w:rsidR="0085747A" w:rsidRPr="00C05F44" w:rsidRDefault="1546676B" w:rsidP="0883A43A">
      <w:pPr>
        <w:spacing w:after="0"/>
        <w:ind w:left="360"/>
        <w:jc w:val="both"/>
      </w:pPr>
      <w:r w:rsidRPr="0883A43A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077"/>
        <w:gridCol w:w="8010"/>
      </w:tblGrid>
      <w:tr w:rsidR="0883A43A" w14:paraId="770A35CB" w14:textId="77777777" w:rsidTr="0883A43A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BECE5F" w14:textId="321EC3B7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6DCE01" w14:textId="45C74682" w:rsidR="0883A43A" w:rsidRDefault="0883A43A" w:rsidP="0883A43A">
            <w:pPr>
              <w:spacing w:after="120"/>
            </w:pPr>
            <w:r w:rsidRPr="0883A43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0883A43A" w14:paraId="25A20467" w14:textId="77777777" w:rsidTr="0883A43A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7731D2" w14:textId="1EF3F581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9D4363F" w14:textId="698EDAB3" w:rsidR="0883A43A" w:rsidRDefault="0883A43A" w:rsidP="0883A43A">
            <w:pPr>
              <w:spacing w:after="120"/>
            </w:pPr>
            <w:r w:rsidRPr="0883A43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0883A43A" w14:paraId="48B70444" w14:textId="77777777" w:rsidTr="0883A43A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25A7CC" w14:textId="4BB61772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1660DE8" w14:textId="0A3FE555" w:rsidR="0883A43A" w:rsidRDefault="0883A43A" w:rsidP="0883A43A">
            <w:pPr>
              <w:spacing w:after="120"/>
            </w:pPr>
            <w:r w:rsidRPr="0883A43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1A3325E8" w14:textId="6FB3C283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A8C7D04" w14:textId="575A8030" w:rsidR="0085747A" w:rsidRPr="00C05F44" w:rsidRDefault="1546676B" w:rsidP="0883A43A">
      <w:pPr>
        <w:spacing w:after="0"/>
        <w:ind w:left="426"/>
      </w:pPr>
      <w:r w:rsidRPr="0883A43A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883A43A">
        <w:rPr>
          <w:rFonts w:ascii="Corbel" w:eastAsia="Corbel" w:hAnsi="Corbel" w:cs="Corbel"/>
          <w:sz w:val="24"/>
          <w:szCs w:val="24"/>
        </w:rPr>
        <w:t xml:space="preserve"> </w:t>
      </w:r>
    </w:p>
    <w:p w14:paraId="27E1AEF0" w14:textId="090CAC84" w:rsidR="0085747A" w:rsidRPr="00C05F44" w:rsidRDefault="1546676B" w:rsidP="0883A43A">
      <w:pPr>
        <w:spacing w:after="0"/>
        <w:ind w:left="426"/>
      </w:pPr>
      <w:r w:rsidRPr="0883A43A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54"/>
        <w:gridCol w:w="1603"/>
      </w:tblGrid>
      <w:tr w:rsidR="0883A43A" w14:paraId="0A738C6A" w14:textId="77777777" w:rsidTr="0883A43A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FE8520" w14:textId="2CB3981D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35F05C" w14:textId="09EDF259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7EA819" w14:textId="5C51A9D9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0883A43A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883A43A" w14:paraId="35FB1E06" w14:textId="77777777" w:rsidTr="0883A43A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195E64" w14:textId="765E63E4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8863A5" w14:textId="4FECC6A0" w:rsidR="0883A43A" w:rsidRDefault="0883A43A" w:rsidP="0883A43A">
            <w:pPr>
              <w:spacing w:after="0"/>
              <w:jc w:val="both"/>
            </w:pPr>
            <w:r w:rsidRPr="0883A43A">
              <w:rPr>
                <w:rFonts w:ascii="Aptos" w:eastAsia="Aptos" w:hAnsi="Aptos" w:cs="Aptos"/>
                <w:b/>
                <w:bCs/>
                <w:sz w:val="24"/>
                <w:szCs w:val="24"/>
              </w:rPr>
              <w:t>W zakresie wiedzy student zna i rozumie:</w:t>
            </w: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A99418C" w14:textId="68AA876E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9CA419" w14:textId="7B05F5BA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63C5773" w14:textId="0A8BD5A7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</w:tc>
      </w:tr>
      <w:tr w:rsidR="0883A43A" w14:paraId="25411DEF" w14:textId="77777777" w:rsidTr="0883A43A">
        <w:trPr>
          <w:trHeight w:val="141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A8CC32" w14:textId="5AD0EE03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92EEE6" w14:textId="2E59A788" w:rsidR="0883A43A" w:rsidRDefault="0883A43A" w:rsidP="0883A43A">
            <w:pPr>
              <w:spacing w:after="0"/>
              <w:jc w:val="both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W zakresie umiejętności student potrafi:</w:t>
            </w:r>
          </w:p>
          <w:p w14:paraId="715C1C4B" w14:textId="2578F209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F6BCD2" w14:textId="76DE1AA8" w:rsidR="0883A43A" w:rsidRDefault="0883A43A" w:rsidP="0883A43A">
            <w:pPr>
              <w:tabs>
                <w:tab w:val="left" w:leader="dot" w:pos="3969"/>
              </w:tabs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0883A43A" w14:paraId="2983A277" w14:textId="77777777" w:rsidTr="0883A43A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D1CC12" w14:textId="7B418B8E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0D502C" w14:textId="5C255A26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W zakresie kompetencji społecznych student jest gotów do</w:t>
            </w:r>
            <w:r w:rsidRPr="0883A43A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51326E89" w14:textId="6D825F30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</w:t>
            </w: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550900" w14:textId="68D1788B" w:rsidR="0883A43A" w:rsidRDefault="0883A43A" w:rsidP="0883A43A">
            <w:pPr>
              <w:tabs>
                <w:tab w:val="left" w:leader="dot" w:pos="3969"/>
              </w:tabs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8775DD6" w14:textId="247A21C6" w:rsidR="0883A43A" w:rsidRDefault="0883A43A" w:rsidP="0883A43A">
            <w:pPr>
              <w:spacing w:after="0"/>
              <w:jc w:val="both"/>
            </w:pPr>
            <w:r w:rsidRPr="0883A43A">
              <w:rPr>
                <w:rFonts w:ascii="Aptos" w:eastAsia="Aptos" w:hAnsi="Aptos" w:cs="Aptos"/>
                <w:sz w:val="24"/>
                <w:szCs w:val="24"/>
              </w:rPr>
              <w:t>PPiW.K02</w:t>
            </w:r>
          </w:p>
        </w:tc>
      </w:tr>
    </w:tbl>
    <w:p w14:paraId="48AB7FC3" w14:textId="19A5C287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B1C6C95" w14:textId="30635854" w:rsidR="0085747A" w:rsidRPr="00C05F44" w:rsidRDefault="1546676B" w:rsidP="0883A43A">
      <w:pPr>
        <w:spacing w:after="0"/>
        <w:ind w:left="426"/>
        <w:jc w:val="both"/>
      </w:pPr>
      <w:r w:rsidRPr="0883A43A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0883A43A">
        <w:rPr>
          <w:rFonts w:ascii="Corbel" w:eastAsia="Corbel" w:hAnsi="Corbel" w:cs="Corbel"/>
          <w:sz w:val="24"/>
          <w:szCs w:val="24"/>
        </w:rPr>
        <w:t xml:space="preserve">  </w:t>
      </w:r>
    </w:p>
    <w:p w14:paraId="5D7A9490" w14:textId="2A4C8EA0" w:rsidR="0085747A" w:rsidRPr="00C05F44" w:rsidRDefault="1546676B" w:rsidP="0883A43A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883A43A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77BCE3F0" w14:textId="3F166A55" w:rsidR="0085747A" w:rsidRPr="00C05F44" w:rsidRDefault="1546676B" w:rsidP="0883A43A">
      <w:pPr>
        <w:spacing w:after="120"/>
        <w:ind w:left="1080"/>
        <w:jc w:val="both"/>
      </w:pPr>
      <w:r w:rsidRPr="0883A43A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883A43A" w14:paraId="39710632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7AD53B" w14:textId="542D5832" w:rsidR="0883A43A" w:rsidRDefault="0883A43A" w:rsidP="0883A43A">
            <w:pPr>
              <w:spacing w:after="0"/>
              <w:ind w:left="-250" w:firstLine="25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883A43A" w14:paraId="16791FB8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BE7F7C" w14:textId="5DA9A1C0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  <w:tr w:rsidR="0883A43A" w14:paraId="47FF84CE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6383CA" w14:textId="63957CB2" w:rsidR="0883A43A" w:rsidRDefault="0883A43A" w:rsidP="0883A43A">
            <w:pPr>
              <w:spacing w:after="0"/>
              <w:jc w:val="both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</w:tbl>
    <w:p w14:paraId="3AE1BEA7" w14:textId="07FA6D0E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z w:val="24"/>
          <w:szCs w:val="24"/>
        </w:rPr>
        <w:t xml:space="preserve"> </w:t>
      </w:r>
    </w:p>
    <w:p w14:paraId="04F3BE4D" w14:textId="07E2A0CE" w:rsidR="0085747A" w:rsidRPr="00C05F44" w:rsidRDefault="1546676B" w:rsidP="0883A43A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883A43A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017AA7EA" w14:textId="436838B3" w:rsidR="0085747A" w:rsidRPr="00C05F44" w:rsidRDefault="1546676B" w:rsidP="0883A43A">
      <w:pPr>
        <w:spacing w:after="0"/>
        <w:ind w:left="720"/>
      </w:pPr>
      <w:r w:rsidRPr="0883A43A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883A43A" w14:paraId="6F7C456D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3F4996" w14:textId="3E3BDF8D" w:rsidR="0883A43A" w:rsidRDefault="0883A43A" w:rsidP="0883A43A">
            <w:pPr>
              <w:spacing w:after="0"/>
              <w:ind w:left="708" w:hanging="708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883A43A" w14:paraId="789673A5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20062D" w14:textId="46AAF77D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0883A43A" w14:paraId="222521D2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2ACBD9" w14:textId="25A0EB13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0883A43A" w14:paraId="21FFD1F7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1D1437" w14:textId="6017C3F1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0883A43A" w14:paraId="028C700B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8F7DA9" w14:textId="1E1AE763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0883A43A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0883A43A" w14:paraId="4F5CC625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2D4086" w14:textId="5F4642C3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0883A43A" w14:paraId="781F3368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5C7082" w14:textId="3FAB29EF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6. Projektowanie   scenariuszy zabaw jako elementu procesu dydaktyczno-wychowawczego oraz ich analiza w ujęciu rozwojowym.</w:t>
            </w:r>
          </w:p>
        </w:tc>
      </w:tr>
      <w:tr w:rsidR="0883A43A" w14:paraId="3DF628F6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EE40B0" w14:textId="0531B3E3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7. Projektowanie   scenariuszy zabaw jako elementu procesu dydaktyczno-wychowawczego oraz ich analiza w ujęciu rozwojowym.</w:t>
            </w:r>
          </w:p>
        </w:tc>
      </w:tr>
    </w:tbl>
    <w:p w14:paraId="4403CC3D" w14:textId="128F149C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BE9097A" w14:textId="5AA00CD7" w:rsidR="0085747A" w:rsidRPr="00C05F44" w:rsidRDefault="1546676B" w:rsidP="0883A43A">
      <w:pPr>
        <w:spacing w:after="0"/>
        <w:ind w:left="426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883A43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A6F2318" w14:textId="3ECDC343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z w:val="24"/>
          <w:szCs w:val="24"/>
        </w:rPr>
        <w:t xml:space="preserve"> Ćwiczenia: metoda projektów (projekt praktyczny), praca w grupach, gry dydaktyczne.</w:t>
      </w:r>
    </w:p>
    <w:p w14:paraId="5DAF69A3" w14:textId="13C37EF1" w:rsidR="0085747A" w:rsidRPr="00C05F44" w:rsidRDefault="1546676B" w:rsidP="0883A43A">
      <w:pPr>
        <w:tabs>
          <w:tab w:val="left" w:pos="284"/>
        </w:tabs>
        <w:spacing w:after="0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014F399" w14:textId="1040D618" w:rsidR="0085747A" w:rsidRPr="00C05F44" w:rsidRDefault="1546676B" w:rsidP="0883A43A">
      <w:pPr>
        <w:tabs>
          <w:tab w:val="left" w:pos="284"/>
        </w:tabs>
        <w:spacing w:after="0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5FE18485" w14:textId="76C8AE4A" w:rsidR="0085747A" w:rsidRPr="00C05F44" w:rsidRDefault="1546676B" w:rsidP="00E06A59">
      <w:pPr>
        <w:tabs>
          <w:tab w:val="left" w:pos="284"/>
        </w:tabs>
        <w:spacing w:after="0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4.1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0883A43A" w14:paraId="18B8AB37" w14:textId="77777777" w:rsidTr="0883A43A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B04BB9" w14:textId="315B0F83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7037A25" w14:textId="0580B79D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17A206E4" w14:textId="1569FB78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34D9BAE" w14:textId="6C60AF90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40D767FF" w14:textId="32CE1814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0883A43A" w14:paraId="5E11C1D1" w14:textId="77777777" w:rsidTr="0883A43A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461973" w14:textId="35AEE5CB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CDA13B" w14:textId="72A9B5C6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4DA9CD" w14:textId="7662C607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883A43A" w14:paraId="18388FEB" w14:textId="77777777" w:rsidTr="0883A43A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9EE20E" w14:textId="5BBB28A4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A91975" w14:textId="5F6FEEB2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6AFCAD" w14:textId="2B12C47A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883A43A" w14:paraId="176C73C5" w14:textId="77777777" w:rsidTr="0883A43A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D4A76D" w14:textId="50F9C00F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2AB216" w14:textId="46A5A02D" w:rsidR="0883A43A" w:rsidRDefault="0883A43A" w:rsidP="0883A43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wychowawczych w projekcie oraz poziomu jego refleksyj</w:t>
            </w:r>
            <w:r w:rsidRPr="0883A43A">
              <w:rPr>
                <w:rFonts w:ascii="Corbel" w:eastAsia="Corbel" w:hAnsi="Corbel" w:cs="Corbel"/>
                <w:sz w:val="24"/>
                <w:szCs w:val="24"/>
              </w:rPr>
              <w:lastRenderedPageBreak/>
              <w:t>ności -obserwacja w trakcie zajęć</w:t>
            </w:r>
          </w:p>
          <w:p w14:paraId="3ED71B82" w14:textId="555EA6D2" w:rsidR="0883A43A" w:rsidRDefault="0883A43A" w:rsidP="0883A43A">
            <w:pPr>
              <w:spacing w:after="0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007A11" w14:textId="2DBDD3BF" w:rsidR="0883A43A" w:rsidRDefault="0883A43A" w:rsidP="0883A43A">
            <w:pPr>
              <w:spacing w:after="0"/>
              <w:jc w:val="center"/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lastRenderedPageBreak/>
              <w:t>zaj. warszt.</w:t>
            </w:r>
          </w:p>
        </w:tc>
      </w:tr>
    </w:tbl>
    <w:p w14:paraId="59713C77" w14:textId="6912E263" w:rsidR="0085747A" w:rsidRPr="00C05F44" w:rsidRDefault="1546676B" w:rsidP="0883A43A">
      <w:pPr>
        <w:spacing w:after="0"/>
      </w:pPr>
      <w:r w:rsidRPr="0883A43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9695B6B" w14:textId="2167971B" w:rsidR="0085747A" w:rsidRPr="00C05F44" w:rsidRDefault="1546676B" w:rsidP="0883A43A">
      <w:pPr>
        <w:spacing w:after="0"/>
        <w:ind w:left="426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739E7041" w14:textId="6EFF5D7C" w:rsidR="0085747A" w:rsidRPr="00C05F44" w:rsidRDefault="1546676B" w:rsidP="0883A43A">
      <w:pPr>
        <w:spacing w:after="0"/>
        <w:ind w:left="426"/>
      </w:pPr>
      <w:r w:rsidRPr="0883A43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0883A43A" w14:paraId="6CDEF16B" w14:textId="77777777" w:rsidTr="0883A43A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2E3336" w14:textId="30C339B6" w:rsidR="0883A43A" w:rsidRPr="00E06A59" w:rsidRDefault="0883A43A" w:rsidP="0883A43A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1DF56071" w14:textId="5078610E" w:rsidR="0883A43A" w:rsidRPr="00E06A59" w:rsidRDefault="0883A43A" w:rsidP="0883A43A">
            <w:pPr>
              <w:tabs>
                <w:tab w:val="left" w:pos="0"/>
              </w:tabs>
              <w:spacing w:after="120"/>
              <w:ind w:left="709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1. Opracowanie scenariusza zabawy edukacyjnej (zgodnego z zasadami metodycznymi).</w:t>
            </w:r>
          </w:p>
          <w:p w14:paraId="27A2DE6C" w14:textId="703154CD" w:rsidR="0883A43A" w:rsidRPr="00E06A59" w:rsidRDefault="0883A43A" w:rsidP="0883A43A">
            <w:pPr>
              <w:tabs>
                <w:tab w:val="left" w:pos="0"/>
              </w:tabs>
              <w:spacing w:after="120"/>
              <w:ind w:left="709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2. Publiczna prezentacja scenariusza (symulacja fragmentu zajęć).</w:t>
            </w:r>
          </w:p>
          <w:p w14:paraId="40D810D4" w14:textId="5717C3B8" w:rsidR="0883A43A" w:rsidRPr="00E06A59" w:rsidRDefault="0883A43A" w:rsidP="0883A43A">
            <w:pPr>
              <w:tabs>
                <w:tab w:val="left" w:pos="0"/>
              </w:tabs>
              <w:spacing w:after="120"/>
              <w:ind w:left="709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3.Pozytywna ocena merytoryczna projektu.</w:t>
            </w:r>
          </w:p>
          <w:p w14:paraId="297BB2A9" w14:textId="4FAEBC4A" w:rsidR="0883A43A" w:rsidRPr="00E06A59" w:rsidRDefault="0883A43A" w:rsidP="0883A43A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8EDAA30" w14:textId="09260164" w:rsidR="0883A43A" w:rsidRPr="00E06A59" w:rsidRDefault="0883A43A" w:rsidP="0883A43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5AF22327" w14:textId="0927F012" w:rsidR="0883A43A" w:rsidRPr="00E06A59" w:rsidRDefault="0883A43A" w:rsidP="00E06A5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321C2282" w14:textId="6B6C8AAC" w:rsidR="0883A43A" w:rsidRPr="00E06A59" w:rsidRDefault="0883A43A" w:rsidP="00E06A5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48907A3" w14:textId="456196BC" w:rsidR="0883A43A" w:rsidRPr="00E06A59" w:rsidRDefault="0883A43A" w:rsidP="00E06A5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11271A0" w14:textId="2845E159" w:rsidR="0883A43A" w:rsidRPr="00E06A59" w:rsidRDefault="0883A43A" w:rsidP="00E06A5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95A90E0" w14:textId="184C9B78" w:rsidR="0883A43A" w:rsidRPr="00E06A59" w:rsidRDefault="0883A43A" w:rsidP="00E06A5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883A43A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1E9D88E2" w14:textId="02A9A114" w:rsidR="0883A43A" w:rsidRDefault="0883A43A" w:rsidP="00E06A59">
            <w:pPr>
              <w:spacing w:after="0"/>
              <w:jc w:val="both"/>
            </w:pPr>
            <w:r w:rsidRPr="00E06A59">
              <w:rPr>
                <w:rFonts w:ascii="Corbel" w:eastAsia="Corbel" w:hAnsi="Corbel" w:cs="Corbel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5820F22" w14:textId="131F5106" w:rsidR="0085747A" w:rsidRPr="00C05F44" w:rsidRDefault="1546676B" w:rsidP="0883A43A">
      <w:pPr>
        <w:spacing w:after="0"/>
      </w:pPr>
      <w:hyperlink r:id="rId12" w:anchor="_ftnref1">
        <w:r w:rsidRPr="0883A43A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883A43A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883A43A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883A43A">
        <w:tc>
          <w:tcPr>
            <w:tcW w:w="4962" w:type="dxa"/>
          </w:tcPr>
          <w:p w14:paraId="7818EC5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0883A43A">
        <w:tc>
          <w:tcPr>
            <w:tcW w:w="4962" w:type="dxa"/>
          </w:tcPr>
          <w:p w14:paraId="12376A6F" w14:textId="4A3D5AB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83A43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883A43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22A3D211" w:rsidR="00C61DC5" w:rsidRPr="009C54AE" w:rsidRDefault="0057044D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0883A43A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877CD46" w:rsidR="00DC49AA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5A99C75" w14:textId="0A652749" w:rsidR="00DC49AA" w:rsidRDefault="0057044D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321FFC41" w14:textId="5722CC48" w:rsidR="00DC49A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0883A43A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0883A43A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D43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Chudyba,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Grafczyńska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Niczyporuk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Przychodzińska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Sacher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Wimmer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Elkonin,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Drzał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Smykowski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Vopel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B292" w14:textId="77777777" w:rsidR="00102C0B" w:rsidRDefault="00102C0B" w:rsidP="00C16ABF">
      <w:pPr>
        <w:spacing w:after="0" w:line="240" w:lineRule="auto"/>
      </w:pPr>
      <w:r>
        <w:separator/>
      </w:r>
    </w:p>
  </w:endnote>
  <w:endnote w:type="continuationSeparator" w:id="0">
    <w:p w14:paraId="508052BC" w14:textId="77777777" w:rsidR="00102C0B" w:rsidRDefault="00102C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1E2D" w14:textId="77777777" w:rsidR="00102C0B" w:rsidRDefault="00102C0B" w:rsidP="00C16ABF">
      <w:pPr>
        <w:spacing w:after="0" w:line="240" w:lineRule="auto"/>
      </w:pPr>
      <w:r>
        <w:separator/>
      </w:r>
    </w:p>
  </w:footnote>
  <w:footnote w:type="continuationSeparator" w:id="0">
    <w:p w14:paraId="0652F4AE" w14:textId="77777777" w:rsidR="00102C0B" w:rsidRDefault="00102C0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91139"/>
    <w:multiLevelType w:val="hybridMultilevel"/>
    <w:tmpl w:val="8ECCD2B4"/>
    <w:lvl w:ilvl="0" w:tplc="EDCEA53C">
      <w:start w:val="1"/>
      <w:numFmt w:val="upperLetter"/>
      <w:lvlText w:val="%1."/>
      <w:lvlJc w:val="left"/>
      <w:pPr>
        <w:ind w:left="720" w:hanging="360"/>
      </w:pPr>
    </w:lvl>
    <w:lvl w:ilvl="1" w:tplc="8976F8CE">
      <w:start w:val="1"/>
      <w:numFmt w:val="lowerLetter"/>
      <w:lvlText w:val="%2."/>
      <w:lvlJc w:val="left"/>
      <w:pPr>
        <w:ind w:left="1440" w:hanging="360"/>
      </w:pPr>
    </w:lvl>
    <w:lvl w:ilvl="2" w:tplc="92C8A64E">
      <w:start w:val="1"/>
      <w:numFmt w:val="lowerRoman"/>
      <w:lvlText w:val="%3."/>
      <w:lvlJc w:val="right"/>
      <w:pPr>
        <w:ind w:left="2160" w:hanging="180"/>
      </w:pPr>
    </w:lvl>
    <w:lvl w:ilvl="3" w:tplc="99FE3548">
      <w:start w:val="1"/>
      <w:numFmt w:val="decimal"/>
      <w:lvlText w:val="%4."/>
      <w:lvlJc w:val="left"/>
      <w:pPr>
        <w:ind w:left="2880" w:hanging="360"/>
      </w:pPr>
    </w:lvl>
    <w:lvl w:ilvl="4" w:tplc="7AF6B6D4">
      <w:start w:val="1"/>
      <w:numFmt w:val="lowerLetter"/>
      <w:lvlText w:val="%5."/>
      <w:lvlJc w:val="left"/>
      <w:pPr>
        <w:ind w:left="3600" w:hanging="360"/>
      </w:pPr>
    </w:lvl>
    <w:lvl w:ilvl="5" w:tplc="9C004DC2">
      <w:start w:val="1"/>
      <w:numFmt w:val="lowerRoman"/>
      <w:lvlText w:val="%6."/>
      <w:lvlJc w:val="right"/>
      <w:pPr>
        <w:ind w:left="4320" w:hanging="180"/>
      </w:pPr>
    </w:lvl>
    <w:lvl w:ilvl="6" w:tplc="655E2AB0">
      <w:start w:val="1"/>
      <w:numFmt w:val="decimal"/>
      <w:lvlText w:val="%7."/>
      <w:lvlJc w:val="left"/>
      <w:pPr>
        <w:ind w:left="5040" w:hanging="360"/>
      </w:pPr>
    </w:lvl>
    <w:lvl w:ilvl="7" w:tplc="F91C3BA4">
      <w:start w:val="1"/>
      <w:numFmt w:val="lowerLetter"/>
      <w:lvlText w:val="%8."/>
      <w:lvlJc w:val="left"/>
      <w:pPr>
        <w:ind w:left="5760" w:hanging="360"/>
      </w:pPr>
    </w:lvl>
    <w:lvl w:ilvl="8" w:tplc="7070D9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751571">
    <w:abstractNumId w:val="9"/>
  </w:num>
  <w:num w:numId="2" w16cid:durableId="1578595095">
    <w:abstractNumId w:val="1"/>
  </w:num>
  <w:num w:numId="3" w16cid:durableId="364794714">
    <w:abstractNumId w:val="7"/>
  </w:num>
  <w:num w:numId="4" w16cid:durableId="569192340">
    <w:abstractNumId w:val="0"/>
  </w:num>
  <w:num w:numId="5" w16cid:durableId="549419438">
    <w:abstractNumId w:val="8"/>
  </w:num>
  <w:num w:numId="6" w16cid:durableId="741561193">
    <w:abstractNumId w:val="10"/>
  </w:num>
  <w:num w:numId="7" w16cid:durableId="1755978129">
    <w:abstractNumId w:val="6"/>
  </w:num>
  <w:num w:numId="8" w16cid:durableId="1153327249">
    <w:abstractNumId w:val="2"/>
  </w:num>
  <w:num w:numId="9" w16cid:durableId="1633366946">
    <w:abstractNumId w:val="3"/>
  </w:num>
  <w:num w:numId="10" w16cid:durableId="858274400">
    <w:abstractNumId w:val="5"/>
  </w:num>
  <w:num w:numId="11" w16cid:durableId="15445584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104"/>
    <w:rsid w:val="000742DC"/>
    <w:rsid w:val="00080706"/>
    <w:rsid w:val="00084C12"/>
    <w:rsid w:val="00092F66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0F668D"/>
    <w:rsid w:val="00102C0B"/>
    <w:rsid w:val="0011297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929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3B3"/>
    <w:rsid w:val="002A671D"/>
    <w:rsid w:val="002B339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CA2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402487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17D57"/>
    <w:rsid w:val="00526C94"/>
    <w:rsid w:val="005363C4"/>
    <w:rsid w:val="00536BDE"/>
    <w:rsid w:val="00543ACC"/>
    <w:rsid w:val="0056696D"/>
    <w:rsid w:val="0057044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3654B"/>
    <w:rsid w:val="00640505"/>
    <w:rsid w:val="00647FA8"/>
    <w:rsid w:val="00650C5F"/>
    <w:rsid w:val="00654934"/>
    <w:rsid w:val="0065526A"/>
    <w:rsid w:val="006620D9"/>
    <w:rsid w:val="00671958"/>
    <w:rsid w:val="0067545C"/>
    <w:rsid w:val="00675843"/>
    <w:rsid w:val="006879A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04B5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62AB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E3B41"/>
    <w:rsid w:val="009E3F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56A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205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BF9"/>
    <w:rsid w:val="00D44C78"/>
    <w:rsid w:val="00D552B2"/>
    <w:rsid w:val="00D608D1"/>
    <w:rsid w:val="00D74119"/>
    <w:rsid w:val="00D8075B"/>
    <w:rsid w:val="00D8678B"/>
    <w:rsid w:val="00DA2114"/>
    <w:rsid w:val="00DB20EC"/>
    <w:rsid w:val="00DC29AA"/>
    <w:rsid w:val="00DC49AA"/>
    <w:rsid w:val="00DE09C0"/>
    <w:rsid w:val="00DE4A14"/>
    <w:rsid w:val="00DF320D"/>
    <w:rsid w:val="00DF71C8"/>
    <w:rsid w:val="00E06A59"/>
    <w:rsid w:val="00E129B8"/>
    <w:rsid w:val="00E21E7D"/>
    <w:rsid w:val="00E22FBC"/>
    <w:rsid w:val="00E24BF5"/>
    <w:rsid w:val="00E25338"/>
    <w:rsid w:val="00E51E44"/>
    <w:rsid w:val="00E56D68"/>
    <w:rsid w:val="00E574C3"/>
    <w:rsid w:val="00E63348"/>
    <w:rsid w:val="00E77E88"/>
    <w:rsid w:val="00E8107D"/>
    <w:rsid w:val="00E960BB"/>
    <w:rsid w:val="00EA2074"/>
    <w:rsid w:val="00EA4832"/>
    <w:rsid w:val="00EA4E9D"/>
    <w:rsid w:val="00EC3FD6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3F9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F90"/>
    <w:rsid w:val="00FF016A"/>
    <w:rsid w:val="00FF1401"/>
    <w:rsid w:val="00FF5E7D"/>
    <w:rsid w:val="0883A43A"/>
    <w:rsid w:val="1546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570684DC-2ED9-4CE6-86DB-34B5F67D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966f7d7869f46fe8542a9f9f742a640&amp;wdorigin=TEAMS-MAGLEV.teamsSdk_ns.rwc&amp;wdexp=TEAMS-TREATMENT&amp;wdhostclicktime=1773388406020&amp;wdenableroaming=1&amp;mscc=1&amp;hid=C785FFA1-8091-F000-CEE0-01CCA1E952D9.0&amp;uih=sharepointcom&amp;wdlcid=pl-PL&amp;jsapi=1&amp;jsapiver=v2&amp;corrid=d4f77267-cc3e-36e1-f06d-668102d6412c&amp;usid=d4f77267-cc3e-36e1-f06d-668102d641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2966f7d7869f46fe8542a9f9f742a640&amp;wdorigin=TEAMS-MAGLEV.teamsSdk_ns.rwc&amp;wdexp=TEAMS-TREATMENT&amp;wdhostclicktime=1773388406020&amp;wdenableroaming=1&amp;mscc=1&amp;hid=C785FFA1-8091-F000-CEE0-01CCA1E952D9.0&amp;uih=sharepointcom&amp;wdlcid=pl-PL&amp;jsapi=1&amp;jsapiver=v2&amp;corrid=d4f77267-cc3e-36e1-f06d-668102d6412c&amp;usid=d4f77267-cc3e-36e1-f06d-668102d641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C31C4-B6D4-417F-B7D4-61220A261A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E130E3-CC72-4792-B2F7-96E297C7E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58CFF-D2DE-4B59-AA81-3937847C38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C160-3C70-478D-8092-F5E967DA7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1606</Words>
  <Characters>9637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28</cp:revision>
  <cp:lastPrinted>2019-02-06T12:12:00Z</cp:lastPrinted>
  <dcterms:created xsi:type="dcterms:W3CDTF">2019-10-16T16:23:00Z</dcterms:created>
  <dcterms:modified xsi:type="dcterms:W3CDTF">2026-03-14T14:01:00Z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